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1B7867" w14:textId="77777777" w:rsidR="009C069E" w:rsidRDefault="009C069E" w:rsidP="009C069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PALMER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8E6C3BC" w14:textId="77777777" w:rsidR="009C069E" w:rsidRDefault="009C069E" w:rsidP="009C069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West Somerton, Norfolk. Husbandman.</w:t>
      </w:r>
    </w:p>
    <w:p w14:paraId="27EFE59B" w14:textId="77777777" w:rsidR="009C069E" w:rsidRDefault="009C069E" w:rsidP="009C069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9482AC6" w14:textId="77777777" w:rsidR="009C069E" w:rsidRDefault="009C069E" w:rsidP="009C069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09DC200" w14:textId="77777777" w:rsidR="009C069E" w:rsidRDefault="009C069E" w:rsidP="009C069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Sir John Howard(q.v.) brought a plaint of debt against him, George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Percy</w:t>
      </w:r>
      <w:proofErr w:type="gramEnd"/>
    </w:p>
    <w:p w14:paraId="5F284C32" w14:textId="77777777" w:rsidR="009C069E" w:rsidRDefault="009C069E" w:rsidP="009C069E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Winterton-on-Sea(q.v.),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Sporle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Hemsby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Dubbulday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West Somerton(q.v.).</w:t>
      </w:r>
    </w:p>
    <w:p w14:paraId="27FFFDF8" w14:textId="77777777" w:rsidR="009C069E" w:rsidRDefault="009C069E" w:rsidP="009C069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2BEEAD6" w14:textId="77777777" w:rsidR="009C069E" w:rsidRDefault="009C069E" w:rsidP="009C069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143E21F" w14:textId="77777777" w:rsidR="009C069E" w:rsidRDefault="009C069E" w:rsidP="009C069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4467296" w14:textId="77777777" w:rsidR="009C069E" w:rsidRDefault="009C069E" w:rsidP="009C069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 January 2021</w:t>
      </w:r>
    </w:p>
    <w:p w14:paraId="7D78177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8C8D9B" w14:textId="77777777" w:rsidR="009C069E" w:rsidRDefault="009C069E" w:rsidP="009139A6">
      <w:r>
        <w:separator/>
      </w:r>
    </w:p>
  </w:endnote>
  <w:endnote w:type="continuationSeparator" w:id="0">
    <w:p w14:paraId="1D6E89EE" w14:textId="77777777" w:rsidR="009C069E" w:rsidRDefault="009C06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1BFB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78F71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978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9524E" w14:textId="77777777" w:rsidR="009C069E" w:rsidRDefault="009C069E" w:rsidP="009139A6">
      <w:r>
        <w:separator/>
      </w:r>
    </w:p>
  </w:footnote>
  <w:footnote w:type="continuationSeparator" w:id="0">
    <w:p w14:paraId="3C145D7B" w14:textId="77777777" w:rsidR="009C069E" w:rsidRDefault="009C06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6AD8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211A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1F91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69E"/>
    <w:rsid w:val="000666E0"/>
    <w:rsid w:val="002510B7"/>
    <w:rsid w:val="005C130B"/>
    <w:rsid w:val="00826F5C"/>
    <w:rsid w:val="009139A6"/>
    <w:rsid w:val="009448BB"/>
    <w:rsid w:val="009C069E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086AC"/>
  <w15:chartTrackingRefBased/>
  <w15:docId w15:val="{5EA1F011-B5EC-44E7-9F4F-334BEE269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C06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2021-03-04T20:26:00Z</dcterms:created>
  <dcterms:modified xsi:type="dcterms:W3CDTF">2021-03-04T20:27:00Z</dcterms:modified>
</cp:coreProperties>
</file>